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09A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3489678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2C16052" w14:textId="77777777" w:rsidR="005D4FFF" w:rsidRPr="007B2C2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9904D5" w14:textId="6D67E3D2" w:rsidR="005D4FFF" w:rsidRPr="007B2C22" w:rsidRDefault="00F5724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B2C22">
        <w:rPr>
          <w:rFonts w:ascii="Cambria" w:hAnsi="Cambria"/>
          <w:color w:val="434E7E"/>
          <w:spacing w:val="-1"/>
          <w:sz w:val="40"/>
          <w:szCs w:val="40"/>
        </w:rPr>
        <w:t>H.8</w:t>
      </w:r>
      <w:r w:rsidR="005D4FFF" w:rsidRPr="007B2C22">
        <w:rPr>
          <w:rFonts w:ascii="Cambria" w:hAnsi="Cambria"/>
          <w:color w:val="434E7E"/>
          <w:spacing w:val="-1"/>
          <w:sz w:val="40"/>
          <w:szCs w:val="40"/>
        </w:rPr>
        <w:tab/>
      </w:r>
      <w:r w:rsidRPr="007B2C22">
        <w:rPr>
          <w:rFonts w:ascii="Cambria" w:hAnsi="Cambria"/>
          <w:color w:val="434E7E"/>
          <w:spacing w:val="-1"/>
          <w:sz w:val="40"/>
          <w:szCs w:val="40"/>
        </w:rPr>
        <w:t>Use healthy, low-emitting materials for rehabs and unit turnovers</w:t>
      </w:r>
    </w:p>
    <w:p w14:paraId="76549D91" w14:textId="77777777" w:rsidR="00F5724B" w:rsidRPr="007B2C22" w:rsidRDefault="00F5724B" w:rsidP="00750721">
      <w:pPr>
        <w:spacing w:before="120" w:line="259" w:lineRule="auto"/>
        <w:rPr>
          <w:rFonts w:ascii="Cambria" w:hAnsi="Cambria"/>
          <w:iCs/>
          <w:color w:val="B31983"/>
        </w:rPr>
      </w:pPr>
      <w:r w:rsidRPr="007B2C22">
        <w:rPr>
          <w:rFonts w:ascii="Cambria" w:hAnsi="Cambria"/>
          <w:iCs/>
          <w:color w:val="B31983"/>
        </w:rPr>
        <w:t>Conventional materials used in construction projects such as particle board, paints, adhesives, sealants, carpets, and furniture emit volatile organic compounds (VOCs) and other unhealthy pollutants. Healthy, low-emitting alternatives are available. You can earn these points in the following ways:</w:t>
      </w:r>
    </w:p>
    <w:p w14:paraId="272DC6CD" w14:textId="44795D50" w:rsidR="00F5724B" w:rsidRPr="007B2C22" w:rsidRDefault="00F5724B" w:rsidP="00750721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 xml:space="preserve">You used green-certified or healthy, low-emitting materials in a renovation or construction project no longer than 3 years ago, </w:t>
      </w:r>
      <w:r w:rsidRPr="007B2C22">
        <w:rPr>
          <w:rFonts w:ascii="Cambria" w:hAnsi="Cambria"/>
          <w:color w:val="434E7E"/>
        </w:rPr>
        <w:t>and</w:t>
      </w:r>
    </w:p>
    <w:p w14:paraId="22307B85" w14:textId="4DCAB332" w:rsidR="00F5724B" w:rsidRPr="007B2C22" w:rsidRDefault="00F5724B" w:rsidP="00750721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 xml:space="preserve">You use green-certified or healthy, low-emitting materials in unit turnovers, </w:t>
      </w:r>
      <w:r w:rsidRPr="007B2C22">
        <w:rPr>
          <w:rFonts w:ascii="Cambria" w:hAnsi="Cambria"/>
          <w:color w:val="434E7E"/>
        </w:rPr>
        <w:t>or</w:t>
      </w:r>
    </w:p>
    <w:p w14:paraId="4B2BE189" w14:textId="412154C1" w:rsidR="00AA1BA9" w:rsidRPr="007B2C22" w:rsidRDefault="00F5724B" w:rsidP="00750721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You commit to using green-certified or healthy, low-emitting materials in your next and subsequent renovations and in unit turnovers</w:t>
      </w:r>
      <w:r w:rsidR="00AA1BA9" w:rsidRPr="007B2C22">
        <w:rPr>
          <w:rFonts w:ascii="Cambria" w:hAnsi="Cambria"/>
          <w:color w:val="B31983"/>
        </w:rPr>
        <w:t>.</w:t>
      </w:r>
    </w:p>
    <w:p w14:paraId="36BD5172" w14:textId="61BADAA4" w:rsidR="00F5724B" w:rsidRPr="007B2C22" w:rsidRDefault="00F5724B" w:rsidP="00F5724B">
      <w:pPr>
        <w:spacing w:before="71" w:line="259" w:lineRule="auto"/>
        <w:rPr>
          <w:rFonts w:ascii="Cambria" w:eastAsia="Arial" w:hAnsi="Cambria" w:cs="Arial"/>
          <w:iCs/>
          <w:color w:val="434E7E"/>
        </w:rPr>
      </w:pPr>
      <w:r w:rsidRPr="007B2C22">
        <w:rPr>
          <w:rFonts w:ascii="Cambria" w:eastAsia="Arial" w:hAnsi="Cambria" w:cs="Arial"/>
          <w:iCs/>
          <w:color w:val="434E7E"/>
        </w:rPr>
        <w:t>Note: You can claim credit for a renovation or construction project going back 3 years, based on the year in which you begin the certification process. For example, if you begin working toward the certification in June 20</w:t>
      </w:r>
      <w:r w:rsidR="00022448" w:rsidRPr="007B2C22">
        <w:rPr>
          <w:rFonts w:ascii="Cambria" w:eastAsia="Arial" w:hAnsi="Cambria" w:cs="Arial"/>
          <w:iCs/>
          <w:color w:val="434E7E"/>
        </w:rPr>
        <w:t>2</w:t>
      </w:r>
      <w:r w:rsidR="00750721">
        <w:rPr>
          <w:rFonts w:ascii="Cambria" w:eastAsia="Arial" w:hAnsi="Cambria" w:cs="Arial"/>
          <w:iCs/>
          <w:color w:val="434E7E"/>
        </w:rPr>
        <w:t>4</w:t>
      </w:r>
      <w:r w:rsidRPr="007B2C22">
        <w:rPr>
          <w:rFonts w:ascii="Cambria" w:eastAsia="Arial" w:hAnsi="Cambria" w:cs="Arial"/>
          <w:iCs/>
          <w:color w:val="434E7E"/>
        </w:rPr>
        <w:t>, you can claim credit for a project that occurred on or after January 1, 20</w:t>
      </w:r>
      <w:r w:rsidR="00750721">
        <w:rPr>
          <w:rFonts w:ascii="Cambria" w:eastAsia="Arial" w:hAnsi="Cambria" w:cs="Arial"/>
          <w:iCs/>
          <w:color w:val="434E7E"/>
        </w:rPr>
        <w:t>21</w:t>
      </w:r>
      <w:r w:rsidRPr="007B2C22">
        <w:rPr>
          <w:rFonts w:ascii="Cambria" w:eastAsia="Arial" w:hAnsi="Cambria" w:cs="Arial"/>
          <w:iCs/>
          <w:color w:val="434E7E"/>
        </w:rPr>
        <w:t>.</w:t>
      </w:r>
    </w:p>
    <w:p w14:paraId="46B37DE6" w14:textId="6EF1ABA1" w:rsidR="009C2212" w:rsidRPr="007B2C22" w:rsidRDefault="009C2212" w:rsidP="00F5724B">
      <w:pPr>
        <w:spacing w:before="71" w:line="259" w:lineRule="auto"/>
        <w:rPr>
          <w:rFonts w:ascii="Cambria" w:eastAsia="Arial" w:hAnsi="Cambria" w:cs="Arial"/>
          <w:iCs/>
          <w:color w:val="434E7E"/>
        </w:rPr>
      </w:pPr>
    </w:p>
    <w:p w14:paraId="48523FD7" w14:textId="7BDE6932" w:rsidR="009C2212" w:rsidRPr="007B2C22" w:rsidRDefault="009C2212" w:rsidP="00F5724B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B2C22">
        <w:rPr>
          <w:rFonts w:ascii="Cambria" w:eastAsia="Arial" w:hAnsi="Cambria" w:cs="Arial"/>
          <w:iCs/>
          <w:color w:val="B31983"/>
        </w:rPr>
        <w:t>Use the following certification and labeling systems to identify low-emitting, healthy products:</w:t>
      </w:r>
    </w:p>
    <w:p w14:paraId="18FA5F63" w14:textId="436370B6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C2C (Cradle to Cradle)</w:t>
      </w:r>
    </w:p>
    <w:p w14:paraId="582A12A9" w14:textId="4F6F83B1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SCS (Scientific Certification Systems)</w:t>
      </w:r>
    </w:p>
    <w:p w14:paraId="611AB1FD" w14:textId="439F46D0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Green Seal</w:t>
      </w:r>
    </w:p>
    <w:p w14:paraId="582B1385" w14:textId="6D71329F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BIFMA Product Safety and Performance Standards and Guidelines (Business and Institutional Furniture Manufacturer’s Association)</w:t>
      </w:r>
    </w:p>
    <w:p w14:paraId="0798C2A4" w14:textId="37D4F659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GREENGUARD Label</w:t>
      </w:r>
    </w:p>
    <w:p w14:paraId="0A6FC195" w14:textId="6E1A3BB8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CRI Green Label and Green Label Plus (Carpet and Rug Institute)</w:t>
      </w:r>
    </w:p>
    <w:p w14:paraId="7C6226D9" w14:textId="4FC04667" w:rsidR="009C2212" w:rsidRPr="007B2C2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International Living Future Institute’s Declare Database</w:t>
      </w:r>
    </w:p>
    <w:p w14:paraId="1E768CAA" w14:textId="58629EBE" w:rsidR="009C2212" w:rsidRDefault="009C2212" w:rsidP="0075072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7B2C22">
        <w:rPr>
          <w:rFonts w:ascii="Cambria" w:hAnsi="Cambria"/>
          <w:color w:val="B31983"/>
        </w:rPr>
        <w:t>Others as appropriate. Ask IREM</w:t>
      </w:r>
      <w:r w:rsidRPr="00C02E6D">
        <w:rPr>
          <w:rFonts w:ascii="Cambria" w:hAnsi="Cambria"/>
          <w:color w:val="B31983"/>
          <w:position w:val="6"/>
          <w:vertAlign w:val="superscript"/>
        </w:rPr>
        <w:t>®</w:t>
      </w:r>
      <w:r w:rsidRPr="007B2C22">
        <w:rPr>
          <w:rFonts w:ascii="Cambria" w:hAnsi="Cambria"/>
          <w:color w:val="B31983"/>
        </w:rPr>
        <w:t xml:space="preserve"> if you are unsure.</w:t>
      </w:r>
    </w:p>
    <w:p w14:paraId="5A70BEB5" w14:textId="77777777" w:rsidR="00750721" w:rsidRPr="007B2C22" w:rsidRDefault="00750721" w:rsidP="00750721">
      <w:pPr>
        <w:pStyle w:val="BodyText"/>
        <w:spacing w:before="120" w:after="120"/>
        <w:ind w:right="1584"/>
        <w:rPr>
          <w:rFonts w:ascii="Cambria" w:hAnsi="Cambria"/>
          <w:color w:val="B31983"/>
        </w:rPr>
      </w:pPr>
    </w:p>
    <w:p w14:paraId="4C218529" w14:textId="2CB5349A" w:rsidR="009C2212" w:rsidRPr="007B2C22" w:rsidRDefault="009C2212" w:rsidP="009C2212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B2C22">
        <w:rPr>
          <w:rFonts w:ascii="Cambria" w:eastAsia="Arial" w:hAnsi="Cambria"/>
          <w:color w:val="414042"/>
        </w:rPr>
        <w:t>If you use green-certified or healthy, low-emitting materials in unit turnovers, describe the types of materials you use, including what types of certification or labeling programs were applicable.</w:t>
      </w:r>
    </w:p>
    <w:p w14:paraId="2AB7CEE7" w14:textId="255A0F84" w:rsidR="00C02E6D" w:rsidRDefault="00AF48E6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7B2C22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6DDFFAA" wp14:editId="5CF38BD3">
                <wp:extent cx="6048375" cy="226060"/>
                <wp:effectExtent l="0" t="0" r="28575" b="21590"/>
                <wp:docPr id="1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22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75941" w14:textId="77777777" w:rsidR="00010012" w:rsidRPr="00C02E6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DDFFAA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76.25pt;height:1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" strokecolor="#d9d9d9">
                <v:textbox style="mso-fit-shape-to-text:t">
                  <w:txbxContent>
                    <w:p w14:paraId="4E575941" w14:textId="77777777" w:rsidR="00010012" w:rsidRPr="00C02E6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11FC72" w14:textId="77777777" w:rsidR="00C02E6D" w:rsidRDefault="00C02E6D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1BE46DEE" w14:textId="77777777" w:rsidR="00010012" w:rsidRPr="007B2C22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8894417" w14:textId="32D3323B" w:rsidR="00010012" w:rsidRPr="007B2C22" w:rsidRDefault="002361C5" w:rsidP="00294080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If you used green-certified or healthy, low-emitting materials in a renovation project no longer than 3 years ago, describe the project.</w:t>
      </w:r>
    </w:p>
    <w:p w14:paraId="28E9517B" w14:textId="5EACF36C" w:rsidR="00010012" w:rsidRPr="007B2C22" w:rsidRDefault="00AF48E6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7B2C22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7DA5E13D" wp14:editId="5BBE7AEA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5981700" cy="768350"/>
                <wp:effectExtent l="0" t="0" r="19050" b="21590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7E892" w14:textId="77777777" w:rsidR="00010012" w:rsidRPr="00C02E6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5E13D" id="Text Box 13" o:spid="_x0000_s1027" type="#_x0000_t202" style="position:absolute;margin-left:0;margin-top:.55pt;width:471pt;height:60.5pt;z-index: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" strokecolor="#d9d9d9">
                <v:textbox style="mso-fit-shape-to-text:t">
                  <w:txbxContent>
                    <w:p w14:paraId="33A7E892" w14:textId="77777777" w:rsidR="00010012" w:rsidRPr="00C02E6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E7B2AE" w14:textId="40FC2E47" w:rsidR="00010012" w:rsidRPr="007B2C22" w:rsidRDefault="002361C5" w:rsidP="009C2212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When did the project occur?</w:t>
      </w:r>
    </w:p>
    <w:p w14:paraId="3CD34C5B" w14:textId="25882B2B" w:rsidR="002361C5" w:rsidRPr="007B2C22" w:rsidRDefault="00750721" w:rsidP="002361C5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7B2C22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7DA5E13D" wp14:editId="73ECCE22">
                <wp:simplePos x="0" y="0"/>
                <wp:positionH relativeFrom="margin">
                  <wp:align>left</wp:align>
                </wp:positionH>
                <wp:positionV relativeFrom="paragraph">
                  <wp:posOffset>77470</wp:posOffset>
                </wp:positionV>
                <wp:extent cx="6000750" cy="347345"/>
                <wp:effectExtent l="0" t="0" r="19050" b="21590"/>
                <wp:wrapNone/>
                <wp:docPr id="1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9E32B" w14:textId="77777777" w:rsidR="002361C5" w:rsidRPr="00C02E6D" w:rsidRDefault="002361C5" w:rsidP="002361C5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5E13D" id="Text Box 19" o:spid="_x0000_s1028" type="#_x0000_t202" style="position:absolute;margin-left:0;margin-top:6.1pt;width:472.5pt;height:27.35pt;z-index: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" strokecolor="#d9d9d9">
                <v:textbox style="mso-fit-shape-to-text:t">
                  <w:txbxContent>
                    <w:p w14:paraId="2DF9E32B" w14:textId="77777777" w:rsidR="002361C5" w:rsidRPr="00C02E6D" w:rsidRDefault="002361C5" w:rsidP="002361C5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419C8E" w14:textId="6C55484F" w:rsidR="002361C5" w:rsidRPr="007B2C22" w:rsidRDefault="00333089" w:rsidP="00294080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What types of materials were used on the project? What certification or labeling programs were applicable.</w:t>
      </w:r>
    </w:p>
    <w:p w14:paraId="5DAF9157" w14:textId="4B915B8D" w:rsidR="00333089" w:rsidRPr="007B2C22" w:rsidRDefault="00AF48E6" w:rsidP="00333089">
      <w:pPr>
        <w:pStyle w:val="ListParagraph"/>
        <w:ind w:left="0"/>
        <w:rPr>
          <w:rFonts w:ascii="Cambria" w:hAnsi="Cambria"/>
          <w:color w:val="414042"/>
        </w:rPr>
      </w:pPr>
      <w:r w:rsidRPr="007B2C22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DA5E13D" wp14:editId="5C19F9E8">
                <wp:extent cx="5981700" cy="768350"/>
                <wp:effectExtent l="0" t="0" r="19050" b="21590"/>
                <wp:docPr id="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53EDA" w14:textId="77777777" w:rsidR="00333089" w:rsidRPr="00C02E6D" w:rsidRDefault="00333089" w:rsidP="00333089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A5E13D" id="Text Box 31" o:spid="_x0000_s1029" type="#_x0000_t202" style="width:471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" strokecolor="#d9d9d9">
                <v:textbox style="mso-fit-shape-to-text:t">
                  <w:txbxContent>
                    <w:p w14:paraId="0A653EDA" w14:textId="77777777" w:rsidR="00333089" w:rsidRPr="00C02E6D" w:rsidRDefault="00333089" w:rsidP="00333089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94392A" w14:textId="05050E05" w:rsidR="00C02E6D" w:rsidRPr="00C02E6D" w:rsidRDefault="00333089" w:rsidP="00294080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If you have not used green-certified or healthy, low-emitting materials in a renovation or in unit turnovers, commit to doing so in your next and subsequent projects by checking the box below.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1"/>
        <w:gridCol w:w="930"/>
      </w:tblGrid>
      <w:tr w:rsidR="00C02E6D" w:rsidRPr="00C02E6D" w14:paraId="5D49A36C" w14:textId="77777777" w:rsidTr="00294080">
        <w:trPr>
          <w:trHeight w:hRule="exact" w:val="820"/>
        </w:trPr>
        <w:tc>
          <w:tcPr>
            <w:tcW w:w="8001" w:type="dxa"/>
            <w:vAlign w:val="center"/>
          </w:tcPr>
          <w:p w14:paraId="5081C5F6" w14:textId="12CF643C" w:rsidR="00C02E6D" w:rsidRPr="00C02E6D" w:rsidRDefault="00C02E6D" w:rsidP="00294080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C02E6D">
              <w:rPr>
                <w:rFonts w:ascii="Cambria" w:eastAsia="Arial" w:hAnsi="Cambria"/>
                <w:color w:val="414042"/>
              </w:rPr>
              <w:t>I commit to using green-certified or healthy, low-emitting materials in unit turnovers and the property’s next renovation, as well as in future projects.</w:t>
            </w:r>
          </w:p>
        </w:tc>
        <w:tc>
          <w:tcPr>
            <w:tcW w:w="930" w:type="dxa"/>
            <w:vAlign w:val="center"/>
          </w:tcPr>
          <w:p w14:paraId="1D944C8E" w14:textId="77777777" w:rsidR="00C02E6D" w:rsidRPr="00C02E6D" w:rsidRDefault="00C02E6D" w:rsidP="00750721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5E4C1F00" w14:textId="77777777" w:rsidR="00C02E6D" w:rsidRDefault="00C02E6D" w:rsidP="0075072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42D6614" w14:textId="3B1F4139" w:rsidR="00333089" w:rsidRPr="007B2C22" w:rsidRDefault="00333089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D77B2DA" w14:textId="6B952626" w:rsidR="00010012" w:rsidRPr="007B2C2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B2C22">
        <w:rPr>
          <w:rFonts w:ascii="Cambria" w:hAnsi="Cambria"/>
          <w:color w:val="B31983"/>
        </w:rPr>
        <w:t>Alternative documentation</w:t>
      </w:r>
      <w:r w:rsidRPr="007B2C22">
        <w:rPr>
          <w:rFonts w:ascii="Cambria" w:hAnsi="Cambria"/>
          <w:color w:val="B31983"/>
        </w:rPr>
        <w:br/>
      </w:r>
      <w:r w:rsidRPr="007B2C22">
        <w:rPr>
          <w:rFonts w:ascii="Cambria" w:hAnsi="Cambria"/>
          <w:color w:val="414042"/>
        </w:rPr>
        <w:t>Instead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of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this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form,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you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may</w:t>
      </w:r>
      <w:r w:rsidRPr="007B2C22">
        <w:rPr>
          <w:rFonts w:ascii="Cambria" w:hAnsi="Cambria"/>
          <w:color w:val="414042"/>
          <w:spacing w:val="-4"/>
        </w:rPr>
        <w:t xml:space="preserve"> </w:t>
      </w:r>
      <w:r w:rsidRPr="007B2C22">
        <w:rPr>
          <w:rFonts w:ascii="Cambria" w:hAnsi="Cambria"/>
          <w:color w:val="414042"/>
        </w:rPr>
        <w:t>submit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="009C2212" w:rsidRPr="007B2C22">
        <w:rPr>
          <w:rFonts w:ascii="Cambria" w:hAnsi="Cambria"/>
          <w:color w:val="434E7E"/>
          <w:spacing w:val="-5"/>
        </w:rPr>
        <w:t>at least one</w:t>
      </w:r>
      <w:r w:rsidR="009C2212" w:rsidRPr="007B2C22">
        <w:rPr>
          <w:rFonts w:ascii="Cambria" w:hAnsi="Cambria"/>
          <w:color w:val="414042"/>
          <w:spacing w:val="-5"/>
        </w:rPr>
        <w:t xml:space="preserve"> of </w:t>
      </w:r>
      <w:r w:rsidRPr="007B2C22">
        <w:rPr>
          <w:rFonts w:ascii="Cambria" w:hAnsi="Cambria"/>
          <w:color w:val="414042"/>
        </w:rPr>
        <w:t>the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following</w:t>
      </w:r>
      <w:r w:rsidRPr="007B2C22">
        <w:rPr>
          <w:rFonts w:ascii="Cambria" w:hAnsi="Cambria"/>
          <w:color w:val="414042"/>
          <w:spacing w:val="-6"/>
        </w:rPr>
        <w:t xml:space="preserve"> </w:t>
      </w:r>
      <w:r w:rsidRPr="007B2C22">
        <w:rPr>
          <w:rFonts w:ascii="Cambria" w:hAnsi="Cambria"/>
          <w:color w:val="414042"/>
        </w:rPr>
        <w:t>to</w:t>
      </w:r>
      <w:r w:rsidRPr="007B2C22">
        <w:rPr>
          <w:rFonts w:ascii="Cambria" w:hAnsi="Cambria"/>
          <w:color w:val="414042"/>
          <w:spacing w:val="-5"/>
        </w:rPr>
        <w:t xml:space="preserve"> </w:t>
      </w:r>
      <w:r w:rsidRPr="007B2C22">
        <w:rPr>
          <w:rFonts w:ascii="Cambria" w:hAnsi="Cambria"/>
          <w:color w:val="414042"/>
        </w:rPr>
        <w:t>IREM:</w:t>
      </w:r>
    </w:p>
    <w:p w14:paraId="140982D6" w14:textId="77777777" w:rsidR="009C2212" w:rsidRPr="007B2C22" w:rsidRDefault="009C2212" w:rsidP="009C22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Paragraph summarizing the property’s use of healthy, low-emitting materials in a recent construction project and unit turnovers</w:t>
      </w:r>
    </w:p>
    <w:p w14:paraId="5EF38E69" w14:textId="3506F09C" w:rsidR="009C2212" w:rsidRPr="007B2C22" w:rsidRDefault="009C2212" w:rsidP="00824B3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Copy of invoice(s) for healthy, low-emitting materials used in a recent construction project</w:t>
      </w:r>
      <w:r w:rsidR="00824B3F" w:rsidRPr="007B2C22">
        <w:rPr>
          <w:rFonts w:ascii="Cambria" w:hAnsi="Cambria"/>
          <w:color w:val="414042"/>
        </w:rPr>
        <w:t xml:space="preserve"> </w:t>
      </w:r>
      <w:r w:rsidRPr="007B2C22">
        <w:rPr>
          <w:rFonts w:ascii="Cambria" w:hAnsi="Cambria"/>
          <w:color w:val="414042"/>
        </w:rPr>
        <w:t>and unit turnovers</w:t>
      </w:r>
    </w:p>
    <w:p w14:paraId="40AB32E1" w14:textId="77777777" w:rsidR="009C2212" w:rsidRPr="007B2C22" w:rsidRDefault="009C2212" w:rsidP="009C22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Screenshot(s) of a purchasing system showing healthy, low-emitting materials used in a recent construction project and unit turnovers</w:t>
      </w:r>
    </w:p>
    <w:p w14:paraId="24153B06" w14:textId="42B3E041" w:rsidR="00010012" w:rsidRPr="007B2C22" w:rsidRDefault="009C2212" w:rsidP="009C22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B2C22">
        <w:rPr>
          <w:rFonts w:ascii="Cambria" w:hAnsi="Cambria"/>
          <w:color w:val="414042"/>
        </w:rPr>
        <w:t>Memo committing to use of healthy, low-emitting materials in unit turnovers and the next renovation, as well as in future projects</w:t>
      </w:r>
    </w:p>
    <w:p w14:paraId="5D862953" w14:textId="77777777" w:rsidR="00010012" w:rsidRPr="007B2C22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7B2C2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B7AC" w14:textId="77777777" w:rsidR="00277A08" w:rsidRDefault="00277A08" w:rsidP="005D4FFF">
      <w:r>
        <w:separator/>
      </w:r>
    </w:p>
  </w:endnote>
  <w:endnote w:type="continuationSeparator" w:id="0">
    <w:p w14:paraId="2E8114DA" w14:textId="77777777" w:rsidR="00277A08" w:rsidRDefault="00277A0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35A3" w14:textId="77777777" w:rsidR="002738C7" w:rsidRPr="007B2C2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B2C22">
      <w:rPr>
        <w:rFonts w:ascii="Cambria" w:hAnsi="Cambria"/>
        <w:color w:val="414042"/>
        <w:sz w:val="18"/>
        <w:szCs w:val="18"/>
      </w:rPr>
      <w:fldChar w:fldCharType="begin"/>
    </w:r>
    <w:r w:rsidRPr="007B2C2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B2C22">
      <w:rPr>
        <w:rFonts w:ascii="Cambria" w:hAnsi="Cambria"/>
        <w:color w:val="414042"/>
        <w:sz w:val="18"/>
        <w:szCs w:val="18"/>
      </w:rPr>
      <w:fldChar w:fldCharType="separate"/>
    </w:r>
    <w:r w:rsidRPr="007B2C22">
      <w:rPr>
        <w:rFonts w:ascii="Cambria" w:hAnsi="Cambria"/>
        <w:noProof/>
        <w:color w:val="414042"/>
        <w:sz w:val="18"/>
        <w:szCs w:val="18"/>
      </w:rPr>
      <w:t>2</w:t>
    </w:r>
    <w:r w:rsidRPr="007B2C22">
      <w:rPr>
        <w:rFonts w:ascii="Cambria" w:hAnsi="Cambria"/>
        <w:noProof/>
        <w:color w:val="414042"/>
        <w:sz w:val="18"/>
        <w:szCs w:val="18"/>
      </w:rPr>
      <w:fldChar w:fldCharType="end"/>
    </w:r>
  </w:p>
  <w:p w14:paraId="3DC0933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5E2F" w14:textId="77777777" w:rsidR="002738C7" w:rsidRPr="007B2C2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B2C22">
      <w:rPr>
        <w:rFonts w:ascii="Cambria" w:hAnsi="Cambria"/>
        <w:color w:val="414042"/>
        <w:sz w:val="18"/>
        <w:szCs w:val="18"/>
      </w:rPr>
      <w:fldChar w:fldCharType="begin"/>
    </w:r>
    <w:r w:rsidRPr="007B2C2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B2C22">
      <w:rPr>
        <w:rFonts w:ascii="Cambria" w:hAnsi="Cambria"/>
        <w:color w:val="414042"/>
        <w:sz w:val="18"/>
        <w:szCs w:val="18"/>
      </w:rPr>
      <w:fldChar w:fldCharType="separate"/>
    </w:r>
    <w:r w:rsidRPr="007B2C22">
      <w:rPr>
        <w:rFonts w:ascii="Cambria" w:hAnsi="Cambria"/>
        <w:noProof/>
        <w:color w:val="414042"/>
        <w:sz w:val="18"/>
        <w:szCs w:val="18"/>
      </w:rPr>
      <w:t>2</w:t>
    </w:r>
    <w:r w:rsidRPr="007B2C22">
      <w:rPr>
        <w:rFonts w:ascii="Cambria" w:hAnsi="Cambria"/>
        <w:noProof/>
        <w:color w:val="414042"/>
        <w:sz w:val="18"/>
        <w:szCs w:val="18"/>
      </w:rPr>
      <w:fldChar w:fldCharType="end"/>
    </w:r>
  </w:p>
  <w:p w14:paraId="179002E6" w14:textId="2AC69F6C" w:rsidR="004B3519" w:rsidRPr="007B2C22" w:rsidRDefault="0075072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B2C22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B2C2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2B15" w14:textId="77777777" w:rsidR="00277A08" w:rsidRDefault="00277A08" w:rsidP="005D4FFF">
      <w:r>
        <w:separator/>
      </w:r>
    </w:p>
  </w:footnote>
  <w:footnote w:type="continuationSeparator" w:id="0">
    <w:p w14:paraId="11134813" w14:textId="77777777" w:rsidR="00277A08" w:rsidRDefault="00277A0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5793" w14:textId="0AB90C64" w:rsidR="005D4FFF" w:rsidRDefault="00AF48E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7CBC79" wp14:editId="0990953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BB66588"/>
    <w:multiLevelType w:val="multilevel"/>
    <w:tmpl w:val="C5340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4B"/>
    <w:rsid w:val="00010012"/>
    <w:rsid w:val="00022448"/>
    <w:rsid w:val="000C6757"/>
    <w:rsid w:val="002361C5"/>
    <w:rsid w:val="002738C7"/>
    <w:rsid w:val="00277A08"/>
    <w:rsid w:val="00294080"/>
    <w:rsid w:val="00333089"/>
    <w:rsid w:val="00384227"/>
    <w:rsid w:val="0042460F"/>
    <w:rsid w:val="004B0442"/>
    <w:rsid w:val="004B3519"/>
    <w:rsid w:val="0050005D"/>
    <w:rsid w:val="005D4FFF"/>
    <w:rsid w:val="005E5EE1"/>
    <w:rsid w:val="0066321A"/>
    <w:rsid w:val="007024ED"/>
    <w:rsid w:val="00750721"/>
    <w:rsid w:val="007B2C22"/>
    <w:rsid w:val="00824B3F"/>
    <w:rsid w:val="00896463"/>
    <w:rsid w:val="008F4D93"/>
    <w:rsid w:val="00937A2C"/>
    <w:rsid w:val="009742CA"/>
    <w:rsid w:val="00991AC9"/>
    <w:rsid w:val="009C2212"/>
    <w:rsid w:val="00AA1BA9"/>
    <w:rsid w:val="00AF48E6"/>
    <w:rsid w:val="00C02E6D"/>
    <w:rsid w:val="00DF11FF"/>
    <w:rsid w:val="00E65FE5"/>
    <w:rsid w:val="00F5724B"/>
    <w:rsid w:val="00FC48A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1F25C"/>
  <w15:chartTrackingRefBased/>
  <w15:docId w15:val="{71909A52-0AE6-4FE7-9028-F983052A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22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2021-02-26T21:18:00Z</dcterms:created>
  <dcterms:modified xsi:type="dcterms:W3CDTF">2021-08-10T23:02:00Z</dcterms:modified>
</cp:coreProperties>
</file>